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150" w:rsidRDefault="005F7150" w:rsidP="005F7150">
      <w:pPr>
        <w:jc w:val="center"/>
        <w:rPr>
          <w:b/>
          <w:caps/>
        </w:rPr>
      </w:pPr>
      <w:r w:rsidRPr="00AD75AE">
        <w:rPr>
          <w:b/>
          <w:caps/>
        </w:rPr>
        <w:t xml:space="preserve">Docket No. </w:t>
      </w:r>
      <w:r w:rsidR="009F75BC">
        <w:rPr>
          <w:b/>
          <w:szCs w:val="24"/>
        </w:rPr>
        <w:t>46077</w:t>
      </w:r>
    </w:p>
    <w:p w:rsidR="005F7150" w:rsidRPr="00AD75AE" w:rsidRDefault="005F7150" w:rsidP="005F7150">
      <w:pPr>
        <w:spacing w:line="360" w:lineRule="auto"/>
        <w:jc w:val="center"/>
        <w:rPr>
          <w:b/>
          <w:caps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5F7150" w:rsidTr="00AC18F8">
        <w:trPr>
          <w:jc w:val="center"/>
        </w:trPr>
        <w:tc>
          <w:tcPr>
            <w:tcW w:w="4493" w:type="dxa"/>
          </w:tcPr>
          <w:p w:rsidR="005F7150" w:rsidRPr="000C24B7" w:rsidRDefault="009F75BC" w:rsidP="005F7150">
            <w:pPr>
              <w:jc w:val="left"/>
              <w:rPr>
                <w:rFonts w:eastAsia="SimSun"/>
                <w:b/>
                <w:caps/>
              </w:rPr>
            </w:pPr>
            <w:r w:rsidRPr="00E6414E">
              <w:rPr>
                <w:rFonts w:eastAsia="SimSun"/>
                <w:b/>
                <w:caps/>
              </w:rPr>
              <w:t>APPLICATION OF BRUSHY CREEK MUNICIPAL UTILITY DISTRICT AND AQUA TEXAS, INC. FOR SALE, TRANSFER, OR MERGER OF FACILITIES AND CERTIFICATE RIGHTS IN WILLIAMSON COUNTY</w:t>
            </w:r>
          </w:p>
        </w:tc>
        <w:tc>
          <w:tcPr>
            <w:tcW w:w="360" w:type="dxa"/>
          </w:tcPr>
          <w:p w:rsidR="005F7150" w:rsidRPr="000C24B7" w:rsidRDefault="005F7150" w:rsidP="00AC18F8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5F7150" w:rsidRPr="000C24B7" w:rsidRDefault="005F7150" w:rsidP="00AC18F8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5F7150" w:rsidRPr="000C24B7" w:rsidRDefault="005F7150" w:rsidP="00AC18F8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5F7150" w:rsidRDefault="005F7150" w:rsidP="00AC18F8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5F7150" w:rsidRDefault="005F7150" w:rsidP="00AC18F8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5F7150" w:rsidRPr="000C24B7" w:rsidRDefault="005F7150" w:rsidP="00AC18F8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:rsidR="005F7150" w:rsidRPr="000C24B7" w:rsidRDefault="005F7150" w:rsidP="00AC18F8">
            <w:pPr>
              <w:rPr>
                <w:rFonts w:eastAsia="SimSun"/>
                <w:b/>
              </w:rPr>
            </w:pPr>
          </w:p>
        </w:tc>
        <w:tc>
          <w:tcPr>
            <w:tcW w:w="4493" w:type="dxa"/>
          </w:tcPr>
          <w:p w:rsidR="005F7150" w:rsidRPr="000C24B7" w:rsidRDefault="005F7150" w:rsidP="00AC18F8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5F7150" w:rsidRPr="000C24B7" w:rsidRDefault="005F7150" w:rsidP="00AC18F8">
            <w:pPr>
              <w:jc w:val="center"/>
              <w:rPr>
                <w:rFonts w:eastAsia="SimSun"/>
                <w:b/>
                <w:caps/>
              </w:rPr>
            </w:pPr>
          </w:p>
          <w:p w:rsidR="005F7150" w:rsidRPr="000C24B7" w:rsidRDefault="005F7150" w:rsidP="00AC18F8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C24B7">
                  <w:rPr>
                    <w:rFonts w:eastAsia="SimSun"/>
                    <w:b/>
                    <w:caps/>
                  </w:rPr>
                  <w:t>Texas</w:t>
                </w:r>
              </w:smartTag>
            </w:smartTag>
          </w:p>
        </w:tc>
      </w:tr>
    </w:tbl>
    <w:p w:rsidR="00AB3E8F" w:rsidRDefault="00AB3E8F" w:rsidP="00AB3E8F">
      <w:pPr>
        <w:pStyle w:val="OrderTitle"/>
        <w:spacing w:before="0" w:after="0"/>
      </w:pPr>
    </w:p>
    <w:p w:rsidR="00AB3E8F" w:rsidRDefault="006D3F88" w:rsidP="00AB3E8F">
      <w:pPr>
        <w:pStyle w:val="OrderTitle"/>
        <w:spacing w:before="0" w:after="0"/>
      </w:pPr>
      <w:r w:rsidRPr="00D221AA">
        <w:t xml:space="preserve">Order No. </w:t>
      </w:r>
      <w:r w:rsidR="009F75BC">
        <w:t>5</w:t>
      </w:r>
    </w:p>
    <w:p w:rsidR="006D3F88" w:rsidRDefault="00E13586" w:rsidP="00AB3E8F">
      <w:pPr>
        <w:pStyle w:val="OrderTitle"/>
        <w:spacing w:before="0" w:after="0"/>
        <w:rPr>
          <w:bCs/>
        </w:rPr>
      </w:pPr>
      <w:r>
        <w:rPr>
          <w:bCs/>
        </w:rPr>
        <w:t xml:space="preserve">granting </w:t>
      </w:r>
      <w:r w:rsidR="00655618">
        <w:rPr>
          <w:bCs/>
        </w:rPr>
        <w:t>MOTION FOR ENTRY OF PROTECTIVE ORDER</w:t>
      </w:r>
    </w:p>
    <w:p w:rsidR="00AB3E8F" w:rsidRPr="00D221AA" w:rsidRDefault="00AB3E8F" w:rsidP="00AB3E8F">
      <w:pPr>
        <w:pStyle w:val="OrderTitle"/>
        <w:spacing w:before="0" w:after="0"/>
        <w:rPr>
          <w:bCs/>
        </w:rPr>
      </w:pPr>
    </w:p>
    <w:p w:rsidR="00CB1175" w:rsidRDefault="009F75BC" w:rsidP="009F75BC">
      <w:pPr>
        <w:pStyle w:val="BodyTextIndented"/>
      </w:pPr>
      <w:r>
        <w:t xml:space="preserve">This order addresses the request of Brushy Creek Municipal Utility District and Aqua Texas, Inc. </w:t>
      </w:r>
      <w:r w:rsidR="00CB1175">
        <w:t xml:space="preserve">for entry of </w:t>
      </w:r>
      <w:r w:rsidR="00EC0953">
        <w:t xml:space="preserve">a </w:t>
      </w:r>
      <w:r w:rsidR="00CB1175">
        <w:t xml:space="preserve">protective order.  </w:t>
      </w:r>
    </w:p>
    <w:p w:rsidR="00CB1175" w:rsidRPr="00590925" w:rsidRDefault="00CB1175" w:rsidP="00CB1175">
      <w:pPr>
        <w:pStyle w:val="BodyTextIndented"/>
        <w:spacing w:before="0"/>
      </w:pPr>
      <w:r>
        <w:t xml:space="preserve">The motion is granted.  </w:t>
      </w:r>
      <w:r w:rsidRPr="00590925">
        <w:t>The standard pro</w:t>
      </w:r>
      <w:r w:rsidR="00F45D37">
        <w:t>tective order attached to this o</w:t>
      </w:r>
      <w:r w:rsidRPr="00590925">
        <w:t>rder shall govern the use of confidential materials in this docket.</w:t>
      </w:r>
    </w:p>
    <w:p w:rsidR="0011564F" w:rsidRPr="00E13586" w:rsidRDefault="0011564F" w:rsidP="00E13586">
      <w:pPr>
        <w:pStyle w:val="BodyTextIndented"/>
        <w:rPr>
          <w:b/>
        </w:rPr>
      </w:pPr>
      <w:r w:rsidRPr="00E13586">
        <w:rPr>
          <w:b/>
        </w:rPr>
        <w:t>S</w:t>
      </w:r>
      <w:r w:rsidR="00F45D37">
        <w:rPr>
          <w:b/>
        </w:rPr>
        <w:t>igned at Austin, Te</w:t>
      </w:r>
      <w:bookmarkStart w:id="0" w:name="_GoBack"/>
      <w:bookmarkEnd w:id="0"/>
      <w:r w:rsidR="00F45D37">
        <w:rPr>
          <w:b/>
        </w:rPr>
        <w:t>xas</w:t>
      </w:r>
      <w:r w:rsidRPr="00E13586">
        <w:rPr>
          <w:b/>
        </w:rPr>
        <w:t xml:space="preserve"> the ______ day of </w:t>
      </w:r>
      <w:r w:rsidR="009F75BC">
        <w:rPr>
          <w:b/>
        </w:rPr>
        <w:t>September 2016</w:t>
      </w:r>
      <w:r w:rsidRPr="00E13586">
        <w:rPr>
          <w:b/>
        </w:rPr>
        <w:t>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11564F" w:rsidRPr="000C24B7" w:rsidTr="001634C6">
        <w:trPr>
          <w:cantSplit/>
          <w:jc w:val="right"/>
        </w:trPr>
        <w:tc>
          <w:tcPr>
            <w:tcW w:w="0" w:type="auto"/>
          </w:tcPr>
          <w:p w:rsidR="0011564F" w:rsidRPr="000C24B7" w:rsidRDefault="0011564F" w:rsidP="001634C6">
            <w:pPr>
              <w:keepNext/>
              <w:rPr>
                <w:rFonts w:eastAsia="SimSun"/>
                <w:b/>
              </w:rPr>
            </w:pPr>
            <w:r w:rsidRPr="000C24B7">
              <w:rPr>
                <w:rFonts w:eastAsia="SimSun"/>
                <w:b/>
              </w:rPr>
              <w:t>PUBLIC UTILITY COMMISSION OF TEXAS</w:t>
            </w:r>
          </w:p>
        </w:tc>
      </w:tr>
      <w:tr w:rsidR="0011564F" w:rsidTr="001634C6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</w:tc>
      </w:tr>
      <w:tr w:rsidR="0011564F" w:rsidTr="001634C6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11564F" w:rsidRDefault="005F7150" w:rsidP="001634C6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JEFFREY J. HUHN</w:t>
            </w:r>
          </w:p>
          <w:p w:rsidR="00126402" w:rsidRPr="000C24B7" w:rsidRDefault="0016466B" w:rsidP="001634C6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ADMINISTRATIVE LAW JUDGE</w:t>
            </w:r>
          </w:p>
        </w:tc>
      </w:tr>
    </w:tbl>
    <w:p w:rsidR="0011564F" w:rsidRDefault="0011564F" w:rsidP="0011564F">
      <w:pPr>
        <w:pStyle w:val="FilePath"/>
      </w:pPr>
    </w:p>
    <w:p w:rsidR="0011564F" w:rsidRDefault="00F54007" w:rsidP="0011564F">
      <w:pPr>
        <w:pStyle w:val="FilePath"/>
      </w:pPr>
      <w:r>
        <w:fldChar w:fldCharType="begin"/>
      </w:r>
      <w:r>
        <w:instrText xml:space="preserve"> FILENAME  \p  \* MERGEFORMAT </w:instrText>
      </w:r>
      <w:r>
        <w:fldChar w:fldCharType="separate"/>
      </w:r>
      <w:r w:rsidR="009F75BC" w:rsidRPr="009F75BC">
        <w:rPr>
          <w:noProof/>
          <w:szCs w:val="16"/>
        </w:rPr>
        <w:t>Q</w:t>
      </w:r>
      <w:r w:rsidR="009F75BC">
        <w:rPr>
          <w:noProof/>
        </w:rPr>
        <w:t>:\CADM\Docket Management\Water\STM\46XXX\46077-5 enter protect ord.docx</w:t>
      </w:r>
      <w:r>
        <w:rPr>
          <w:noProof/>
        </w:rPr>
        <w:fldChar w:fldCharType="end"/>
      </w:r>
    </w:p>
    <w:sectPr w:rsidR="0011564F" w:rsidSect="000D496A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4C6" w:rsidRDefault="001634C6">
      <w:r>
        <w:separator/>
      </w:r>
    </w:p>
  </w:endnote>
  <w:endnote w:type="continuationSeparator" w:id="0">
    <w:p w:rsidR="001634C6" w:rsidRDefault="0016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4C6" w:rsidRDefault="001634C6">
      <w:r>
        <w:separator/>
      </w:r>
    </w:p>
  </w:footnote>
  <w:footnote w:type="continuationSeparator" w:id="0">
    <w:p w:rsidR="001634C6" w:rsidRDefault="00163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4C6" w:rsidRPr="001F1BEB" w:rsidRDefault="001634C6" w:rsidP="000D496A">
    <w:pPr>
      <w:pStyle w:val="Header"/>
      <w:rPr>
        <w:b/>
      </w:rPr>
    </w:pPr>
    <w:r>
      <w:rPr>
        <w:b/>
      </w:rPr>
      <w:t>Docket No. _____</w:t>
    </w:r>
    <w:r w:rsidRPr="001F1BEB">
      <w:rPr>
        <w:b/>
      </w:rPr>
      <w:tab/>
    </w:r>
    <w:r>
      <w:rPr>
        <w:b/>
      </w:rPr>
      <w:t>Order No. __</w:t>
    </w:r>
    <w:r w:rsidRPr="001F1BEB">
      <w:rPr>
        <w:b/>
      </w:rPr>
      <w:tab/>
      <w:t xml:space="preserve">Page </w:t>
    </w:r>
    <w:r w:rsidRPr="001F1BEB">
      <w:rPr>
        <w:b/>
      </w:rPr>
      <w:fldChar w:fldCharType="begin"/>
    </w:r>
    <w:r w:rsidRPr="001F1BEB">
      <w:rPr>
        <w:b/>
      </w:rPr>
      <w:instrText xml:space="preserve"> PAGE </w:instrText>
    </w:r>
    <w:r w:rsidRPr="001F1BEB">
      <w:rPr>
        <w:b/>
      </w:rPr>
      <w:fldChar w:fldCharType="separate"/>
    </w:r>
    <w:r w:rsidR="004821B5">
      <w:rPr>
        <w:b/>
        <w:noProof/>
      </w:rPr>
      <w:t>2</w:t>
    </w:r>
    <w:r w:rsidRPr="001F1BEB">
      <w:rPr>
        <w:b/>
      </w:rPr>
      <w:fldChar w:fldCharType="end"/>
    </w:r>
    <w:r w:rsidRPr="001F1BEB">
      <w:rPr>
        <w:b/>
      </w:rPr>
      <w:t xml:space="preserve"> of </w:t>
    </w:r>
    <w:r w:rsidRPr="001F1BEB">
      <w:rPr>
        <w:b/>
      </w:rPr>
      <w:fldChar w:fldCharType="begin"/>
    </w:r>
    <w:r w:rsidRPr="001F1BEB">
      <w:rPr>
        <w:b/>
      </w:rPr>
      <w:instrText xml:space="preserve"> NUMPAGES </w:instrText>
    </w:r>
    <w:r w:rsidRPr="001F1BEB">
      <w:rPr>
        <w:b/>
      </w:rPr>
      <w:fldChar w:fldCharType="separate"/>
    </w:r>
    <w:r w:rsidR="005F7150">
      <w:rPr>
        <w:b/>
        <w:noProof/>
      </w:rPr>
      <w:t>1</w:t>
    </w:r>
    <w:r w:rsidRPr="001F1BEB"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1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2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9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3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6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7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8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2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4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5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6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7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33"/>
  </w:num>
  <w:num w:numId="13">
    <w:abstractNumId w:val="31"/>
  </w:num>
  <w:num w:numId="14">
    <w:abstractNumId w:val="12"/>
  </w:num>
  <w:num w:numId="15">
    <w:abstractNumId w:val="13"/>
  </w:num>
  <w:num w:numId="16">
    <w:abstractNumId w:val="10"/>
  </w:num>
  <w:num w:numId="17">
    <w:abstractNumId w:val="23"/>
  </w:num>
  <w:num w:numId="18">
    <w:abstractNumId w:val="36"/>
  </w:num>
  <w:num w:numId="19">
    <w:abstractNumId w:val="37"/>
  </w:num>
  <w:num w:numId="20">
    <w:abstractNumId w:val="38"/>
  </w:num>
  <w:num w:numId="21">
    <w:abstractNumId w:val="17"/>
  </w:num>
  <w:num w:numId="22">
    <w:abstractNumId w:val="27"/>
  </w:num>
  <w:num w:numId="23">
    <w:abstractNumId w:val="28"/>
  </w:num>
  <w:num w:numId="24">
    <w:abstractNumId w:val="18"/>
  </w:num>
  <w:num w:numId="25">
    <w:abstractNumId w:val="19"/>
  </w:num>
  <w:num w:numId="26">
    <w:abstractNumId w:val="11"/>
  </w:num>
  <w:num w:numId="27">
    <w:abstractNumId w:val="34"/>
  </w:num>
  <w:num w:numId="28">
    <w:abstractNumId w:val="25"/>
  </w:num>
  <w:num w:numId="29">
    <w:abstractNumId w:val="35"/>
  </w:num>
  <w:num w:numId="30">
    <w:abstractNumId w:val="26"/>
  </w:num>
  <w:num w:numId="31">
    <w:abstractNumId w:val="22"/>
  </w:num>
  <w:num w:numId="32">
    <w:abstractNumId w:val="29"/>
  </w:num>
  <w:num w:numId="33">
    <w:abstractNumId w:val="15"/>
  </w:num>
  <w:num w:numId="34">
    <w:abstractNumId w:val="30"/>
  </w:num>
  <w:num w:numId="35">
    <w:abstractNumId w:val="14"/>
  </w:num>
  <w:num w:numId="36">
    <w:abstractNumId w:val="24"/>
  </w:num>
  <w:num w:numId="37">
    <w:abstractNumId w:val="20"/>
  </w:num>
  <w:num w:numId="38">
    <w:abstractNumId w:val="16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2"/>
    <w:rsid w:val="00007A5B"/>
    <w:rsid w:val="00026F35"/>
    <w:rsid w:val="000443FE"/>
    <w:rsid w:val="00051650"/>
    <w:rsid w:val="000545D3"/>
    <w:rsid w:val="00056D39"/>
    <w:rsid w:val="00072417"/>
    <w:rsid w:val="00082884"/>
    <w:rsid w:val="0008715E"/>
    <w:rsid w:val="00092A03"/>
    <w:rsid w:val="000B26B3"/>
    <w:rsid w:val="000C24B7"/>
    <w:rsid w:val="000C4A07"/>
    <w:rsid w:val="000D38C6"/>
    <w:rsid w:val="000D496A"/>
    <w:rsid w:val="000E7F43"/>
    <w:rsid w:val="000F1323"/>
    <w:rsid w:val="00107A47"/>
    <w:rsid w:val="0011564F"/>
    <w:rsid w:val="00126402"/>
    <w:rsid w:val="00133B0C"/>
    <w:rsid w:val="001575D9"/>
    <w:rsid w:val="001634C6"/>
    <w:rsid w:val="00163707"/>
    <w:rsid w:val="0016377D"/>
    <w:rsid w:val="0016466B"/>
    <w:rsid w:val="001660D1"/>
    <w:rsid w:val="001845E3"/>
    <w:rsid w:val="001910CF"/>
    <w:rsid w:val="00194537"/>
    <w:rsid w:val="001A6ABF"/>
    <w:rsid w:val="001A717E"/>
    <w:rsid w:val="001E54E3"/>
    <w:rsid w:val="001E7088"/>
    <w:rsid w:val="00206533"/>
    <w:rsid w:val="00221D7C"/>
    <w:rsid w:val="00226FF0"/>
    <w:rsid w:val="00241765"/>
    <w:rsid w:val="00246C70"/>
    <w:rsid w:val="00275CB3"/>
    <w:rsid w:val="00280C36"/>
    <w:rsid w:val="00284B40"/>
    <w:rsid w:val="002926AC"/>
    <w:rsid w:val="002A3885"/>
    <w:rsid w:val="002A7705"/>
    <w:rsid w:val="002E2749"/>
    <w:rsid w:val="002F5926"/>
    <w:rsid w:val="003054C7"/>
    <w:rsid w:val="0032598F"/>
    <w:rsid w:val="003277EF"/>
    <w:rsid w:val="0033597A"/>
    <w:rsid w:val="00342314"/>
    <w:rsid w:val="00364772"/>
    <w:rsid w:val="00367694"/>
    <w:rsid w:val="00373BE6"/>
    <w:rsid w:val="00386AA9"/>
    <w:rsid w:val="003A389D"/>
    <w:rsid w:val="003A414E"/>
    <w:rsid w:val="003A581B"/>
    <w:rsid w:val="003B2D27"/>
    <w:rsid w:val="003C5E49"/>
    <w:rsid w:val="003F6D99"/>
    <w:rsid w:val="00402636"/>
    <w:rsid w:val="00412FA5"/>
    <w:rsid w:val="00415DAF"/>
    <w:rsid w:val="004325D0"/>
    <w:rsid w:val="00440E38"/>
    <w:rsid w:val="004821B5"/>
    <w:rsid w:val="00483C03"/>
    <w:rsid w:val="004A26B0"/>
    <w:rsid w:val="004B7106"/>
    <w:rsid w:val="004B7DAE"/>
    <w:rsid w:val="005053DB"/>
    <w:rsid w:val="00512B1F"/>
    <w:rsid w:val="00517608"/>
    <w:rsid w:val="00520682"/>
    <w:rsid w:val="005445ED"/>
    <w:rsid w:val="00561BC0"/>
    <w:rsid w:val="00562CF2"/>
    <w:rsid w:val="00573F1D"/>
    <w:rsid w:val="00581DB7"/>
    <w:rsid w:val="00582DED"/>
    <w:rsid w:val="00584CF8"/>
    <w:rsid w:val="0059378B"/>
    <w:rsid w:val="005954DA"/>
    <w:rsid w:val="005A1F0F"/>
    <w:rsid w:val="005B3A93"/>
    <w:rsid w:val="005B43A8"/>
    <w:rsid w:val="005C39B7"/>
    <w:rsid w:val="005C43BC"/>
    <w:rsid w:val="005C724F"/>
    <w:rsid w:val="005F7150"/>
    <w:rsid w:val="00637CB9"/>
    <w:rsid w:val="00644AC6"/>
    <w:rsid w:val="00655618"/>
    <w:rsid w:val="00667782"/>
    <w:rsid w:val="0067117D"/>
    <w:rsid w:val="006829B0"/>
    <w:rsid w:val="00691DC5"/>
    <w:rsid w:val="0069248E"/>
    <w:rsid w:val="006939E7"/>
    <w:rsid w:val="006A690E"/>
    <w:rsid w:val="006C4402"/>
    <w:rsid w:val="006C534B"/>
    <w:rsid w:val="006D3F88"/>
    <w:rsid w:val="006D7618"/>
    <w:rsid w:val="007211BD"/>
    <w:rsid w:val="00745C2B"/>
    <w:rsid w:val="00745E77"/>
    <w:rsid w:val="0077282D"/>
    <w:rsid w:val="00781266"/>
    <w:rsid w:val="00783C43"/>
    <w:rsid w:val="00786C7B"/>
    <w:rsid w:val="00790797"/>
    <w:rsid w:val="007A35B5"/>
    <w:rsid w:val="007A411D"/>
    <w:rsid w:val="007A7B59"/>
    <w:rsid w:val="007B72EF"/>
    <w:rsid w:val="007C5EE5"/>
    <w:rsid w:val="007D325C"/>
    <w:rsid w:val="007D4B6C"/>
    <w:rsid w:val="007E07E1"/>
    <w:rsid w:val="007E20F2"/>
    <w:rsid w:val="007E5503"/>
    <w:rsid w:val="007E706F"/>
    <w:rsid w:val="007F2928"/>
    <w:rsid w:val="008117B5"/>
    <w:rsid w:val="008274C0"/>
    <w:rsid w:val="008407B2"/>
    <w:rsid w:val="00851BB9"/>
    <w:rsid w:val="008569DA"/>
    <w:rsid w:val="008908E8"/>
    <w:rsid w:val="008970E9"/>
    <w:rsid w:val="008A2A6D"/>
    <w:rsid w:val="008B0DA0"/>
    <w:rsid w:val="008C3521"/>
    <w:rsid w:val="008C634D"/>
    <w:rsid w:val="008D3269"/>
    <w:rsid w:val="008D3B10"/>
    <w:rsid w:val="008E7F58"/>
    <w:rsid w:val="008F33A9"/>
    <w:rsid w:val="00906C96"/>
    <w:rsid w:val="009071D1"/>
    <w:rsid w:val="00911D1F"/>
    <w:rsid w:val="00913B2D"/>
    <w:rsid w:val="00942206"/>
    <w:rsid w:val="00942340"/>
    <w:rsid w:val="00955E16"/>
    <w:rsid w:val="00956CD3"/>
    <w:rsid w:val="0097191A"/>
    <w:rsid w:val="00992F7F"/>
    <w:rsid w:val="00993C2A"/>
    <w:rsid w:val="009957F3"/>
    <w:rsid w:val="00997876"/>
    <w:rsid w:val="009A4C51"/>
    <w:rsid w:val="009C44A3"/>
    <w:rsid w:val="009D30B5"/>
    <w:rsid w:val="009D57B0"/>
    <w:rsid w:val="009E5240"/>
    <w:rsid w:val="009F25EA"/>
    <w:rsid w:val="009F4606"/>
    <w:rsid w:val="009F4E7E"/>
    <w:rsid w:val="009F75BC"/>
    <w:rsid w:val="00A00020"/>
    <w:rsid w:val="00A001FF"/>
    <w:rsid w:val="00A132A6"/>
    <w:rsid w:val="00A14EE3"/>
    <w:rsid w:val="00A31508"/>
    <w:rsid w:val="00A70A9E"/>
    <w:rsid w:val="00A722BE"/>
    <w:rsid w:val="00A72B54"/>
    <w:rsid w:val="00A812BE"/>
    <w:rsid w:val="00A82CEB"/>
    <w:rsid w:val="00A90502"/>
    <w:rsid w:val="00AA68FF"/>
    <w:rsid w:val="00AB09D7"/>
    <w:rsid w:val="00AB1551"/>
    <w:rsid w:val="00AB3E8F"/>
    <w:rsid w:val="00B1048D"/>
    <w:rsid w:val="00B14829"/>
    <w:rsid w:val="00B1530E"/>
    <w:rsid w:val="00B267CF"/>
    <w:rsid w:val="00B275BF"/>
    <w:rsid w:val="00B3251E"/>
    <w:rsid w:val="00B34940"/>
    <w:rsid w:val="00B373FD"/>
    <w:rsid w:val="00B37D61"/>
    <w:rsid w:val="00B62D15"/>
    <w:rsid w:val="00B644C3"/>
    <w:rsid w:val="00B9345E"/>
    <w:rsid w:val="00BB21B9"/>
    <w:rsid w:val="00BD23B1"/>
    <w:rsid w:val="00BD7F14"/>
    <w:rsid w:val="00BF6156"/>
    <w:rsid w:val="00C132AA"/>
    <w:rsid w:val="00C1450D"/>
    <w:rsid w:val="00C15B74"/>
    <w:rsid w:val="00C339D7"/>
    <w:rsid w:val="00C34DF6"/>
    <w:rsid w:val="00C41024"/>
    <w:rsid w:val="00C56D42"/>
    <w:rsid w:val="00C60DD8"/>
    <w:rsid w:val="00CB1175"/>
    <w:rsid w:val="00CB3541"/>
    <w:rsid w:val="00CD0CDF"/>
    <w:rsid w:val="00CE3A22"/>
    <w:rsid w:val="00CE7556"/>
    <w:rsid w:val="00CF61E8"/>
    <w:rsid w:val="00D05760"/>
    <w:rsid w:val="00D221AA"/>
    <w:rsid w:val="00D23C91"/>
    <w:rsid w:val="00D42757"/>
    <w:rsid w:val="00D46759"/>
    <w:rsid w:val="00D46BAF"/>
    <w:rsid w:val="00D51BA6"/>
    <w:rsid w:val="00D616A5"/>
    <w:rsid w:val="00D65D4A"/>
    <w:rsid w:val="00D80F93"/>
    <w:rsid w:val="00D9031F"/>
    <w:rsid w:val="00DA624C"/>
    <w:rsid w:val="00DE0FD1"/>
    <w:rsid w:val="00DF581E"/>
    <w:rsid w:val="00E0035C"/>
    <w:rsid w:val="00E017F5"/>
    <w:rsid w:val="00E13586"/>
    <w:rsid w:val="00E25569"/>
    <w:rsid w:val="00E26D9E"/>
    <w:rsid w:val="00E373DE"/>
    <w:rsid w:val="00E44670"/>
    <w:rsid w:val="00E46984"/>
    <w:rsid w:val="00E47E3B"/>
    <w:rsid w:val="00E70CC3"/>
    <w:rsid w:val="00E929D2"/>
    <w:rsid w:val="00E93A6C"/>
    <w:rsid w:val="00EA11C8"/>
    <w:rsid w:val="00EB0B90"/>
    <w:rsid w:val="00EB2779"/>
    <w:rsid w:val="00EB4948"/>
    <w:rsid w:val="00EC0953"/>
    <w:rsid w:val="00EC7C7B"/>
    <w:rsid w:val="00EF50D3"/>
    <w:rsid w:val="00EF54A0"/>
    <w:rsid w:val="00F07B61"/>
    <w:rsid w:val="00F1402A"/>
    <w:rsid w:val="00F271E9"/>
    <w:rsid w:val="00F3316A"/>
    <w:rsid w:val="00F3543F"/>
    <w:rsid w:val="00F35E1D"/>
    <w:rsid w:val="00F43A5A"/>
    <w:rsid w:val="00F45D37"/>
    <w:rsid w:val="00F51223"/>
    <w:rsid w:val="00F52BE8"/>
    <w:rsid w:val="00F530D8"/>
    <w:rsid w:val="00F712CC"/>
    <w:rsid w:val="00F85DC4"/>
    <w:rsid w:val="00FC33DB"/>
    <w:rsid w:val="00FD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docId w15:val="{1486D62A-6D59-43FD-B5B8-BCF5CC8A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tabs>
        <w:tab w:val="clear" w:pos="0"/>
      </w:tabs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qFormat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84CF8"/>
    <w:pPr>
      <w:spacing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908E8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908E8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character" w:customStyle="1" w:styleId="FootnoteTextChar">
    <w:name w:val="Footnote Text Char"/>
    <w:basedOn w:val="DefaultParagraphFont"/>
    <w:link w:val="FootnoteText"/>
    <w:rsid w:val="00D9031F"/>
    <w:rPr>
      <w:lang w:eastAsia="zh-TW"/>
    </w:rPr>
  </w:style>
  <w:style w:type="paragraph" w:customStyle="1" w:styleId="FilePath">
    <w:name w:val="File Path"/>
    <w:basedOn w:val="Normal"/>
    <w:link w:val="FilePathChar"/>
    <w:qFormat/>
    <w:rsid w:val="0011564F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11564F"/>
    <w:rPr>
      <w:sz w:val="16"/>
      <w:lang w:eastAsia="zh-TW"/>
    </w:rPr>
  </w:style>
  <w:style w:type="paragraph" w:styleId="BalloonText">
    <w:name w:val="Balloon Text"/>
    <w:basedOn w:val="Normal"/>
    <w:link w:val="BalloonTextChar"/>
    <w:rsid w:val="00906C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6C96"/>
    <w:rPr>
      <w:rFonts w:ascii="Tahoma" w:hAnsi="Tahoma" w:cs="Tahoma"/>
      <w:sz w:val="16"/>
      <w:szCs w:val="16"/>
      <w:lang w:eastAsia="zh-TW"/>
    </w:rPr>
  </w:style>
  <w:style w:type="paragraph" w:customStyle="1" w:styleId="StyleBoldCentered">
    <w:name w:val="Style Bold Centered"/>
    <w:basedOn w:val="Normal"/>
    <w:rsid w:val="00A00020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298AD-2A59-4717-A986-C3759053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4</TotalTime>
  <Pages>1</Pages>
  <Words>117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Kang</dc:creator>
  <cp:lastModifiedBy>Huhn, Jeffrey</cp:lastModifiedBy>
  <cp:revision>5</cp:revision>
  <cp:lastPrinted>2015-11-03T16:01:00Z</cp:lastPrinted>
  <dcterms:created xsi:type="dcterms:W3CDTF">2016-09-12T15:08:00Z</dcterms:created>
  <dcterms:modified xsi:type="dcterms:W3CDTF">2016-09-12T18:38:00Z</dcterms:modified>
</cp:coreProperties>
</file>